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DE342" w14:textId="77777777" w:rsidR="009E5946" w:rsidRDefault="009E5946" w:rsidP="009E59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Richard WARENNE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06E4223D" w14:textId="77777777" w:rsidR="009E5946" w:rsidRDefault="009E5946" w:rsidP="009E59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790227AB" w14:textId="77777777" w:rsidR="009E5946" w:rsidRDefault="009E5946" w:rsidP="009E59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2B8BD16" w14:textId="77777777" w:rsidR="009E5946" w:rsidRDefault="009E5946" w:rsidP="009E59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43AD978" w14:textId="77777777" w:rsidR="009E5946" w:rsidRDefault="009E5946" w:rsidP="009E59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40B5C0B0" w14:textId="77777777" w:rsidR="009E5946" w:rsidRDefault="009E5946" w:rsidP="009E59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17ADEF97" w14:textId="77777777" w:rsidR="009E5946" w:rsidRPr="00065994" w:rsidRDefault="009E5946" w:rsidP="009E594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06CD2A8F" w14:textId="77777777" w:rsidR="009E5946" w:rsidRDefault="009E5946" w:rsidP="009E594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7E653FE" w14:textId="77777777" w:rsidR="009E5946" w:rsidRDefault="009E5946" w:rsidP="009E59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A30F8EA" w14:textId="77777777" w:rsidR="009E5946" w:rsidRDefault="009E5946" w:rsidP="009E59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3C9E0FB" w14:textId="77777777" w:rsidR="009E5946" w:rsidRDefault="009E5946" w:rsidP="009E594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26 September 2023</w:t>
      </w:r>
    </w:p>
    <w:p w14:paraId="48B71B0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B2676" w14:textId="77777777" w:rsidR="009E5946" w:rsidRDefault="009E5946" w:rsidP="009139A6">
      <w:r>
        <w:separator/>
      </w:r>
    </w:p>
  </w:endnote>
  <w:endnote w:type="continuationSeparator" w:id="0">
    <w:p w14:paraId="2FB8081D" w14:textId="77777777" w:rsidR="009E5946" w:rsidRDefault="009E59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E03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6B7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983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4AA5E" w14:textId="77777777" w:rsidR="009E5946" w:rsidRDefault="009E5946" w:rsidP="009139A6">
      <w:r>
        <w:separator/>
      </w:r>
    </w:p>
  </w:footnote>
  <w:footnote w:type="continuationSeparator" w:id="0">
    <w:p w14:paraId="0B2F82E5" w14:textId="77777777" w:rsidR="009E5946" w:rsidRDefault="009E59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B52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A3A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57B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946"/>
    <w:rsid w:val="000666E0"/>
    <w:rsid w:val="002510B7"/>
    <w:rsid w:val="005C130B"/>
    <w:rsid w:val="00826F5C"/>
    <w:rsid w:val="009139A6"/>
    <w:rsid w:val="009448BB"/>
    <w:rsid w:val="00947624"/>
    <w:rsid w:val="009E5946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B2C78"/>
  <w15:chartTrackingRefBased/>
  <w15:docId w15:val="{27A22E91-A29F-477C-9CFE-E46348A59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2023-11-14T19:56:00Z</dcterms:created>
  <dcterms:modified xsi:type="dcterms:W3CDTF">2023-11-14T19:56:00Z</dcterms:modified>
</cp:coreProperties>
</file>